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51998" w14:textId="08C004E2" w:rsidR="00BA00AB" w:rsidRDefault="00D83A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PORTEMAN</w:t>
      </w:r>
      <w:r>
        <w:rPr>
          <w:rFonts w:cs="Times New Roman"/>
          <w:szCs w:val="24"/>
        </w:rPr>
        <w:t xml:space="preserve">      (d.ca.1486)</w:t>
      </w:r>
    </w:p>
    <w:p w14:paraId="02EEA912" w14:textId="77777777" w:rsidR="00D83AEA" w:rsidRDefault="00D83AEA" w:rsidP="009139A6">
      <w:pPr>
        <w:pStyle w:val="NoSpacing"/>
        <w:rPr>
          <w:rFonts w:cs="Times New Roman"/>
          <w:szCs w:val="24"/>
        </w:rPr>
      </w:pPr>
    </w:p>
    <w:p w14:paraId="4F2AD30D" w14:textId="77777777" w:rsidR="00D83AEA" w:rsidRDefault="00D83AEA" w:rsidP="009139A6">
      <w:pPr>
        <w:pStyle w:val="NoSpacing"/>
        <w:rPr>
          <w:rFonts w:cs="Times New Roman"/>
          <w:szCs w:val="24"/>
        </w:rPr>
      </w:pPr>
    </w:p>
    <w:p w14:paraId="55312CFC" w14:textId="4EABB81E" w:rsidR="00D83AEA" w:rsidRDefault="00D83A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Nov.1486</w:t>
      </w:r>
      <w:r>
        <w:rPr>
          <w:rFonts w:cs="Times New Roman"/>
          <w:szCs w:val="24"/>
        </w:rPr>
        <w:tab/>
        <w:t>Writ of diem clausit extremum to the Escheator of Somerset &amp; Dorset.</w:t>
      </w:r>
    </w:p>
    <w:p w14:paraId="59427C89" w14:textId="6C6FF0E3" w:rsidR="00D83AEA" w:rsidRDefault="00D83A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p.47)</w:t>
      </w:r>
    </w:p>
    <w:p w14:paraId="4DCF56E7" w14:textId="77777777" w:rsidR="00D83AEA" w:rsidRDefault="00D83AEA" w:rsidP="009139A6">
      <w:pPr>
        <w:pStyle w:val="NoSpacing"/>
        <w:rPr>
          <w:rFonts w:cs="Times New Roman"/>
          <w:szCs w:val="24"/>
        </w:rPr>
      </w:pPr>
    </w:p>
    <w:p w14:paraId="5B85C335" w14:textId="77777777" w:rsidR="00D83AEA" w:rsidRDefault="00D83AEA" w:rsidP="009139A6">
      <w:pPr>
        <w:pStyle w:val="NoSpacing"/>
        <w:rPr>
          <w:rFonts w:cs="Times New Roman"/>
          <w:szCs w:val="24"/>
        </w:rPr>
      </w:pPr>
    </w:p>
    <w:p w14:paraId="23E80B6F" w14:textId="2ECA3F89" w:rsidR="00D83AEA" w:rsidRPr="00D83AEA" w:rsidRDefault="00D83AE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2024</w:t>
      </w:r>
    </w:p>
    <w:sectPr w:rsidR="00D83AEA" w:rsidRPr="00D83A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30F06" w14:textId="77777777" w:rsidR="00D83AEA" w:rsidRDefault="00D83AEA" w:rsidP="009139A6">
      <w:r>
        <w:separator/>
      </w:r>
    </w:p>
  </w:endnote>
  <w:endnote w:type="continuationSeparator" w:id="0">
    <w:p w14:paraId="7AF31DA8" w14:textId="77777777" w:rsidR="00D83AEA" w:rsidRDefault="00D83A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4BA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03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917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DDC12" w14:textId="77777777" w:rsidR="00D83AEA" w:rsidRDefault="00D83AEA" w:rsidP="009139A6">
      <w:r>
        <w:separator/>
      </w:r>
    </w:p>
  </w:footnote>
  <w:footnote w:type="continuationSeparator" w:id="0">
    <w:p w14:paraId="40DA193F" w14:textId="77777777" w:rsidR="00D83AEA" w:rsidRDefault="00D83A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09A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8D2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773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AE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3AEA"/>
    <w:rsid w:val="00E61DA6"/>
    <w:rsid w:val="00EB3209"/>
    <w:rsid w:val="00F100B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55E56"/>
  <w15:chartTrackingRefBased/>
  <w15:docId w15:val="{A8ED55C3-DB91-4616-BB47-9108C5C9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2024-09-25T20:41:00Z</dcterms:created>
  <dcterms:modified xsi:type="dcterms:W3CDTF">2024-09-25T20:47:00Z</dcterms:modified>
</cp:coreProperties>
</file>